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6F8BE" w14:textId="3F1EA522" w:rsidR="006B2F86" w:rsidRDefault="00D53A39" w:rsidP="00E71FC3">
      <w:pPr>
        <w:pStyle w:val="NoSpacing"/>
      </w:pPr>
      <w:r>
        <w:rPr>
          <w:u w:val="single"/>
        </w:rPr>
        <w:t>Roger ALYN</w:t>
      </w:r>
      <w:r>
        <w:t xml:space="preserve">       (fl.1446</w:t>
      </w:r>
      <w:r w:rsidR="00C4134F">
        <w:t>-9</w:t>
      </w:r>
      <w:bookmarkStart w:id="0" w:name="_GoBack"/>
      <w:bookmarkEnd w:id="0"/>
      <w:r>
        <w:t>)</w:t>
      </w:r>
    </w:p>
    <w:p w14:paraId="5E8E68C5" w14:textId="28C31217" w:rsidR="00D53A39" w:rsidRDefault="00D53A39" w:rsidP="00E71FC3">
      <w:pPr>
        <w:pStyle w:val="NoSpacing"/>
      </w:pPr>
      <w:r>
        <w:t xml:space="preserve">of the Monastery of </w:t>
      </w:r>
      <w:proofErr w:type="spellStart"/>
      <w:r>
        <w:t>Canonlegh</w:t>
      </w:r>
      <w:proofErr w:type="spellEnd"/>
      <w:r>
        <w:t>.</w:t>
      </w:r>
    </w:p>
    <w:p w14:paraId="7CAA5AB8" w14:textId="2E67419A" w:rsidR="00D53A39" w:rsidRDefault="00D53A39" w:rsidP="00E71FC3">
      <w:pPr>
        <w:pStyle w:val="NoSpacing"/>
      </w:pPr>
    </w:p>
    <w:p w14:paraId="4A4C750E" w14:textId="72337831" w:rsidR="00D53A39" w:rsidRDefault="00D53A39" w:rsidP="00E71FC3">
      <w:pPr>
        <w:pStyle w:val="NoSpacing"/>
      </w:pPr>
    </w:p>
    <w:p w14:paraId="3B96F566" w14:textId="71BB5D59" w:rsidR="00D53A39" w:rsidRDefault="00D53A39" w:rsidP="00E71FC3">
      <w:pPr>
        <w:pStyle w:val="NoSpacing"/>
      </w:pPr>
      <w:r>
        <w:t>12 Mar.1446</w:t>
      </w:r>
      <w:r>
        <w:tab/>
        <w:t>He was ordained acolyte.</w:t>
      </w:r>
    </w:p>
    <w:p w14:paraId="486D5500" w14:textId="3BF91C3D" w:rsidR="00D53A39" w:rsidRDefault="00D53A39" w:rsidP="00E71FC3">
      <w:pPr>
        <w:pStyle w:val="NoSpacing"/>
      </w:pPr>
      <w:r>
        <w:tab/>
      </w:r>
      <w:r>
        <w:tab/>
      </w:r>
      <w:r>
        <w:t>(“Register of Edmund Lacy, Bishop of Exeter 1420-55” vol.4 p.</w:t>
      </w:r>
      <w:r>
        <w:t>206)</w:t>
      </w:r>
    </w:p>
    <w:p w14:paraId="5EBD2235" w14:textId="318A7BFB" w:rsidR="00D53A39" w:rsidRDefault="00D53A39" w:rsidP="00E71FC3">
      <w:pPr>
        <w:pStyle w:val="NoSpacing"/>
      </w:pPr>
      <w:r>
        <w:t>21 Sep.1448</w:t>
      </w:r>
      <w:r>
        <w:tab/>
        <w:t>He was ordained sub-deacon.  (ibid.p.220)</w:t>
      </w:r>
    </w:p>
    <w:p w14:paraId="32F43972" w14:textId="55EA5C1A" w:rsidR="00D53A39" w:rsidRDefault="00D53A39" w:rsidP="00E71FC3">
      <w:pPr>
        <w:pStyle w:val="NoSpacing"/>
      </w:pPr>
      <w:r>
        <w:t>21 Dec.</w:t>
      </w:r>
      <w:r>
        <w:tab/>
        <w:t>He was ordained deacon.   (ibib.p.222)</w:t>
      </w:r>
    </w:p>
    <w:p w14:paraId="1ADC22BF" w14:textId="5D3AA185" w:rsidR="00D53A39" w:rsidRDefault="00D53A39" w:rsidP="00E71FC3">
      <w:pPr>
        <w:pStyle w:val="NoSpacing"/>
      </w:pPr>
      <w:r>
        <w:t xml:space="preserve">  8 Mar.1449</w:t>
      </w:r>
      <w:r>
        <w:tab/>
        <w:t>He was ordained priest.   (ibid.p.223)</w:t>
      </w:r>
    </w:p>
    <w:p w14:paraId="2D5365D3" w14:textId="737628D0" w:rsidR="00D53A39" w:rsidRDefault="00D53A39" w:rsidP="00E71FC3">
      <w:pPr>
        <w:pStyle w:val="NoSpacing"/>
      </w:pPr>
    </w:p>
    <w:p w14:paraId="1708B99D" w14:textId="44C56DDD" w:rsidR="00D53A39" w:rsidRDefault="00D53A39" w:rsidP="00E71FC3">
      <w:pPr>
        <w:pStyle w:val="NoSpacing"/>
      </w:pPr>
    </w:p>
    <w:p w14:paraId="6514891B" w14:textId="47C889C7" w:rsidR="00D53A39" w:rsidRPr="00D53A39" w:rsidRDefault="00D53A39" w:rsidP="00E71FC3">
      <w:pPr>
        <w:pStyle w:val="NoSpacing"/>
      </w:pPr>
      <w:r>
        <w:t>4 September 2019</w:t>
      </w:r>
    </w:p>
    <w:sectPr w:rsidR="00D53A39" w:rsidRPr="00D53A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D1AF9" w14:textId="77777777" w:rsidR="00D53A39" w:rsidRDefault="00D53A39" w:rsidP="00E71FC3">
      <w:pPr>
        <w:spacing w:after="0" w:line="240" w:lineRule="auto"/>
      </w:pPr>
      <w:r>
        <w:separator/>
      </w:r>
    </w:p>
  </w:endnote>
  <w:endnote w:type="continuationSeparator" w:id="0">
    <w:p w14:paraId="6EC9BAD5" w14:textId="77777777" w:rsidR="00D53A39" w:rsidRDefault="00D53A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AB73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16F49" w14:textId="77777777" w:rsidR="00D53A39" w:rsidRDefault="00D53A39" w:rsidP="00E71FC3">
      <w:pPr>
        <w:spacing w:after="0" w:line="240" w:lineRule="auto"/>
      </w:pPr>
      <w:r>
        <w:separator/>
      </w:r>
    </w:p>
  </w:footnote>
  <w:footnote w:type="continuationSeparator" w:id="0">
    <w:p w14:paraId="7E1404F0" w14:textId="77777777" w:rsidR="00D53A39" w:rsidRDefault="00D53A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A39"/>
    <w:rsid w:val="00085FEC"/>
    <w:rsid w:val="001A7C09"/>
    <w:rsid w:val="00577BD5"/>
    <w:rsid w:val="00656CBA"/>
    <w:rsid w:val="006A1F77"/>
    <w:rsid w:val="00733BE7"/>
    <w:rsid w:val="00AB52E8"/>
    <w:rsid w:val="00B16D3F"/>
    <w:rsid w:val="00BB41AC"/>
    <w:rsid w:val="00C4134F"/>
    <w:rsid w:val="00D53A3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BF082"/>
  <w15:chartTrackingRefBased/>
  <w15:docId w15:val="{F630BF66-AFA6-4086-9002-918892BD7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2019-09-04T21:01:00Z</dcterms:created>
  <dcterms:modified xsi:type="dcterms:W3CDTF">2019-09-04T21:07:00Z</dcterms:modified>
</cp:coreProperties>
</file>